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0BF4" w:rsidRPr="00B90BF4" w:rsidRDefault="00000000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74.4pt" filled="t">
            <v:fill color2="black"/>
            <v:imagedata r:id="rId8" o:title=""/>
          </v:shape>
        </w:pict>
      </w:r>
    </w:p>
    <w:p w:rsidR="00B90BF4" w:rsidRDefault="00BC48B4" w:rsidP="00B90BF4">
      <w:pPr>
        <w:suppressAutoHyphens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:rsidR="000F6788" w:rsidRDefault="000F6788" w:rsidP="00B90BF4">
      <w:pPr>
        <w:suppressAutoHyphens/>
        <w:jc w:val="center"/>
        <w:rPr>
          <w:rFonts w:eastAsia="Times New Roman"/>
          <w:b/>
          <w:sz w:val="20"/>
          <w:szCs w:val="20"/>
          <w:lang w:eastAsia="ar-SA"/>
        </w:rPr>
      </w:pPr>
    </w:p>
    <w:p w:rsidR="000F6788" w:rsidRPr="00B90BF4" w:rsidRDefault="000F6788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КАЛЕВАЛЬСКИЙ </w:t>
      </w:r>
      <w:r w:rsidRPr="00A12A09">
        <w:rPr>
          <w:rFonts w:eastAsia="Times New Roman"/>
          <w:b/>
          <w:sz w:val="20"/>
          <w:szCs w:val="20"/>
          <w:lang w:eastAsia="ar-SA"/>
        </w:rPr>
        <w:t>МУНИЦИПАЛЬНЫЙ</w:t>
      </w:r>
      <w:r>
        <w:rPr>
          <w:rFonts w:eastAsia="Times New Roman"/>
          <w:b/>
          <w:sz w:val="20"/>
          <w:szCs w:val="20"/>
          <w:lang w:eastAsia="ar-SA"/>
        </w:rPr>
        <w:t xml:space="preserve"> РАЙОН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</w:t>
      </w:r>
      <w:r w:rsidR="000F6788">
        <w:rPr>
          <w:rFonts w:eastAsia="Times New Roman"/>
          <w:b/>
          <w:sz w:val="22"/>
          <w:szCs w:val="22"/>
          <w:lang w:eastAsia="ar-SA"/>
        </w:rPr>
        <w:t>КОЕ ГОРОДСКОЕ ПОСЕЛЕНИЕ</w:t>
      </w:r>
      <w:r w:rsidRPr="00B90BF4">
        <w:rPr>
          <w:rFonts w:eastAsia="Times New Roman"/>
          <w:b/>
          <w:sz w:val="22"/>
          <w:szCs w:val="22"/>
          <w:lang w:eastAsia="ar-SA"/>
        </w:rPr>
        <w:t>»</w:t>
      </w:r>
    </w:p>
    <w:p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 xml:space="preserve">СОВЕТ КАЛЕВАЛЬСКОГО </w:t>
      </w:r>
      <w:r w:rsidR="000F6788">
        <w:rPr>
          <w:rFonts w:eastAsia="Times New Roman"/>
          <w:b/>
          <w:sz w:val="26"/>
          <w:szCs w:val="26"/>
          <w:lang w:eastAsia="ar-SA"/>
        </w:rPr>
        <w:t>ГОРОДСКОГО ПОСЕЛЕНИЯ</w:t>
      </w:r>
    </w:p>
    <w:p w:rsidR="000F6788" w:rsidRDefault="000F6788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</w:p>
    <w:p w:rsidR="000F6788" w:rsidRDefault="005F395E" w:rsidP="000F6788">
      <w:pPr>
        <w:keepNext/>
        <w:tabs>
          <w:tab w:val="num" w:pos="0"/>
        </w:tabs>
        <w:suppressAutoHyphens/>
        <w:ind w:left="432" w:hanging="432"/>
        <w:outlineLvl w:val="0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val="en-US" w:eastAsia="ar-SA"/>
        </w:rPr>
        <w:t>XV</w:t>
      </w:r>
      <w:r>
        <w:rPr>
          <w:rFonts w:eastAsia="Times New Roman"/>
          <w:b/>
          <w:sz w:val="26"/>
          <w:szCs w:val="26"/>
          <w:lang w:eastAsia="ar-SA"/>
        </w:rPr>
        <w:t xml:space="preserve"> </w:t>
      </w:r>
      <w:r w:rsidR="006D75B0">
        <w:rPr>
          <w:rFonts w:eastAsia="Times New Roman"/>
          <w:b/>
          <w:sz w:val="26"/>
          <w:szCs w:val="26"/>
          <w:lang w:eastAsia="ar-SA"/>
        </w:rPr>
        <w:t>з</w:t>
      </w:r>
      <w:r w:rsidR="000F6788">
        <w:rPr>
          <w:rFonts w:eastAsia="Times New Roman"/>
          <w:b/>
          <w:sz w:val="26"/>
          <w:szCs w:val="26"/>
          <w:lang w:eastAsia="ar-SA"/>
        </w:rPr>
        <w:t xml:space="preserve">аседание                                                                                                        </w:t>
      </w:r>
      <w:r>
        <w:rPr>
          <w:rFonts w:eastAsia="Times New Roman"/>
          <w:b/>
          <w:sz w:val="26"/>
          <w:szCs w:val="26"/>
          <w:lang w:val="en-US" w:eastAsia="ar-SA"/>
        </w:rPr>
        <w:t>V</w:t>
      </w:r>
      <w:r w:rsidR="000F6788">
        <w:rPr>
          <w:rFonts w:eastAsia="Times New Roman"/>
          <w:b/>
          <w:sz w:val="26"/>
          <w:szCs w:val="26"/>
          <w:lang w:eastAsia="ar-SA"/>
        </w:rPr>
        <w:t xml:space="preserve"> созыв</w:t>
      </w:r>
    </w:p>
    <w:p w:rsidR="000F6788" w:rsidRDefault="000F6788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</w:p>
    <w:p w:rsidR="00B90BF4" w:rsidRPr="000F6788" w:rsidRDefault="000F6788" w:rsidP="000F6788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>РЕШЕНИЕ</w:t>
      </w:r>
    </w:p>
    <w:p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:rsidR="00D22697" w:rsidRPr="00416FB7" w:rsidRDefault="0034151E" w:rsidP="00D22697">
      <w:pPr>
        <w:jc w:val="both"/>
        <w:rPr>
          <w:rFonts w:eastAsia="Times New Roman"/>
          <w:lang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5F395E">
        <w:rPr>
          <w:rFonts w:eastAsia="Times New Roman"/>
          <w:u w:val="single"/>
          <w:lang w:eastAsia="ar-SA"/>
        </w:rPr>
        <w:t>18</w:t>
      </w:r>
      <w:r w:rsidR="006D75B0">
        <w:rPr>
          <w:rFonts w:eastAsia="Times New Roman"/>
          <w:u w:val="single"/>
          <w:lang w:eastAsia="ar-SA"/>
        </w:rPr>
        <w:t>.03</w:t>
      </w:r>
      <w:r w:rsidR="00BC48B4">
        <w:rPr>
          <w:rFonts w:eastAsia="Times New Roman"/>
          <w:u w:val="single"/>
          <w:lang w:eastAsia="ar-SA"/>
        </w:rPr>
        <w:t>.202</w:t>
      </w:r>
      <w:r w:rsidR="006D75B0">
        <w:rPr>
          <w:rFonts w:eastAsia="Times New Roman"/>
          <w:u w:val="single"/>
          <w:lang w:eastAsia="ar-SA"/>
        </w:rPr>
        <w:t xml:space="preserve">6г. </w:t>
      </w:r>
      <w:r w:rsidR="006D75B0" w:rsidRPr="005F395E">
        <w:rPr>
          <w:rFonts w:eastAsia="Times New Roman"/>
          <w:u w:val="single"/>
          <w:lang w:eastAsia="ar-SA"/>
        </w:rPr>
        <w:t xml:space="preserve">№ </w:t>
      </w:r>
      <w:r w:rsidR="00416FB7" w:rsidRPr="005F395E">
        <w:rPr>
          <w:rFonts w:eastAsia="Times New Roman"/>
          <w:u w:val="single"/>
          <w:lang w:eastAsia="ar-SA"/>
        </w:rPr>
        <w:t xml:space="preserve">  </w:t>
      </w:r>
      <w:r w:rsidR="005F395E" w:rsidRPr="00D613D3">
        <w:rPr>
          <w:rFonts w:eastAsia="Times New Roman"/>
          <w:u w:val="single"/>
          <w:lang w:eastAsia="ar-SA"/>
        </w:rPr>
        <w:t>5</w:t>
      </w:r>
      <w:r w:rsidR="005F395E" w:rsidRPr="005F395E">
        <w:rPr>
          <w:rFonts w:eastAsia="Times New Roman"/>
          <w:u w:val="single"/>
          <w:lang w:eastAsia="ar-SA"/>
        </w:rPr>
        <w:t>-15-</w:t>
      </w:r>
      <w:r w:rsidR="00416FB7" w:rsidRPr="005F395E">
        <w:rPr>
          <w:rFonts w:eastAsia="Times New Roman"/>
          <w:u w:val="single"/>
          <w:lang w:eastAsia="ar-SA"/>
        </w:rPr>
        <w:t xml:space="preserve"> </w:t>
      </w:r>
      <w:r w:rsidR="00DA4B82">
        <w:rPr>
          <w:rFonts w:eastAsia="Times New Roman"/>
          <w:u w:val="single"/>
          <w:lang w:eastAsia="ar-SA"/>
        </w:rPr>
        <w:t>58</w:t>
      </w:r>
      <w:r w:rsidR="00416FB7" w:rsidRPr="005F395E">
        <w:rPr>
          <w:rFonts w:eastAsia="Times New Roman"/>
          <w:u w:val="single"/>
          <w:lang w:eastAsia="ar-SA"/>
        </w:rPr>
        <w:t xml:space="preserve">                                                                         </w:t>
      </w:r>
    </w:p>
    <w:p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</w:tblGrid>
      <w:tr w:rsidR="0043749A" w:rsidTr="005F395E">
        <w:trPr>
          <w:trHeight w:val="39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43749A" w:rsidRDefault="00962A69" w:rsidP="00E32F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</w:t>
            </w:r>
            <w:r w:rsidR="006D75B0">
              <w:rPr>
                <w:iCs/>
              </w:rPr>
              <w:t>городского поселения от 18</w:t>
            </w:r>
            <w:r>
              <w:rPr>
                <w:iCs/>
              </w:rPr>
              <w:t>.0</w:t>
            </w:r>
            <w:r w:rsidR="006D75B0">
              <w:rPr>
                <w:iCs/>
              </w:rPr>
              <w:t>9</w:t>
            </w:r>
            <w:r>
              <w:rPr>
                <w:iCs/>
              </w:rPr>
              <w:t>.202</w:t>
            </w:r>
            <w:r w:rsidR="006D75B0">
              <w:rPr>
                <w:iCs/>
              </w:rPr>
              <w:t>5г. № 5-13-4</w:t>
            </w:r>
            <w:r w:rsidR="00E32FEE">
              <w:rPr>
                <w:iCs/>
              </w:rPr>
              <w:t>6</w:t>
            </w:r>
            <w:r w:rsidRPr="00962A69">
              <w:rPr>
                <w:iCs/>
              </w:rPr>
              <w:t xml:space="preserve">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 xml:space="preserve">Положения о муниципальном </w:t>
            </w:r>
            <w:r w:rsidR="00E32FEE">
              <w:rPr>
                <w:iCs/>
              </w:rPr>
              <w:t xml:space="preserve">жилищном </w:t>
            </w:r>
            <w:r w:rsidR="00EA5186">
              <w:rPr>
                <w:iCs/>
              </w:rPr>
              <w:t>контроле</w:t>
            </w:r>
            <w:r w:rsidR="00E32FEE">
              <w:rPr>
                <w:iCs/>
              </w:rPr>
              <w:t xml:space="preserve"> </w:t>
            </w:r>
            <w:r w:rsidR="00EA5186">
              <w:rPr>
                <w:iCs/>
              </w:rPr>
              <w:t xml:space="preserve">на территории </w:t>
            </w:r>
            <w:r w:rsidR="00F233CC">
              <w:rPr>
                <w:iCs/>
              </w:rPr>
              <w:t xml:space="preserve">Калевальского </w:t>
            </w:r>
            <w:r w:rsidR="006D75B0">
              <w:rPr>
                <w:iCs/>
              </w:rPr>
              <w:t>городского поселения»</w:t>
            </w:r>
          </w:p>
        </w:tc>
      </w:tr>
    </w:tbl>
    <w:p w:rsidR="006F6126" w:rsidRDefault="00D22697" w:rsidP="0077247B">
      <w:pPr>
        <w:jc w:val="both"/>
      </w:pPr>
      <w:r>
        <w:t xml:space="preserve">    </w:t>
      </w:r>
    </w:p>
    <w:p w:rsidR="00EA5186" w:rsidRPr="00D22697" w:rsidRDefault="00D22697" w:rsidP="00E43A19">
      <w:pPr>
        <w:ind w:firstLine="708"/>
        <w:jc w:val="both"/>
        <w:rPr>
          <w:lang w:eastAsia="ar-SA"/>
        </w:rPr>
      </w:pPr>
      <w:r w:rsidRPr="00D22697">
        <w:rPr>
          <w:lang w:eastAsia="ar-SA"/>
        </w:rPr>
        <w:t xml:space="preserve">В соответствии с </w:t>
      </w:r>
      <w:r>
        <w:rPr>
          <w:lang w:eastAsia="ar-SA"/>
        </w:rPr>
        <w:t>Федеральным</w:t>
      </w:r>
      <w:r w:rsidRPr="00D22697">
        <w:rPr>
          <w:lang w:eastAsia="ar-SA"/>
        </w:rPr>
        <w:t xml:space="preserve"> Закон</w:t>
      </w:r>
      <w:r>
        <w:rPr>
          <w:lang w:eastAsia="ar-SA"/>
        </w:rPr>
        <w:t>ом</w:t>
      </w:r>
      <w:r w:rsidRPr="00D22697">
        <w:rPr>
          <w:lang w:eastAsia="ar-SA"/>
        </w:rPr>
        <w:t xml:space="preserve"> от 06.10.2003 г. № 131-ФЗ «Об общих принципах организации местного самоупра</w:t>
      </w:r>
      <w:r>
        <w:rPr>
          <w:lang w:eastAsia="ar-SA"/>
        </w:rPr>
        <w:t xml:space="preserve">вления в Российской Федерации», </w:t>
      </w:r>
      <w:r w:rsidR="00EA5186" w:rsidRPr="00EA5186">
        <w:rPr>
          <w:color w:val="000000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r w:rsidR="00E32FEE">
        <w:rPr>
          <w:color w:val="000000"/>
        </w:rPr>
        <w:t>приказом Министерства строительства и жилищно-коммунального хозяйства Российской Федерации от 20.05.2025г. № 301/</w:t>
      </w:r>
      <w:proofErr w:type="spellStart"/>
      <w:r w:rsidR="00E32FEE">
        <w:rPr>
          <w:color w:val="000000"/>
        </w:rPr>
        <w:t>пр</w:t>
      </w:r>
      <w:proofErr w:type="spellEnd"/>
      <w:r w:rsidR="005F395E">
        <w:rPr>
          <w:color w:val="000000"/>
        </w:rPr>
        <w:t xml:space="preserve">, </w:t>
      </w:r>
      <w:r w:rsidR="00EA5186">
        <w:rPr>
          <w:bCs/>
          <w:color w:val="000000"/>
        </w:rPr>
        <w:t>Уставом</w:t>
      </w:r>
      <w:r w:rsidR="005F395E">
        <w:rPr>
          <w:bCs/>
          <w:color w:val="000000"/>
        </w:rPr>
        <w:t xml:space="preserve"> муниципального образования «</w:t>
      </w:r>
      <w:r w:rsidR="00F233CC">
        <w:rPr>
          <w:bCs/>
          <w:color w:val="000000"/>
        </w:rPr>
        <w:t>Калевальско</w:t>
      </w:r>
      <w:r w:rsidR="005F395E">
        <w:rPr>
          <w:bCs/>
          <w:color w:val="000000"/>
        </w:rPr>
        <w:t>е</w:t>
      </w:r>
      <w:r w:rsidR="00F233CC">
        <w:rPr>
          <w:bCs/>
          <w:color w:val="000000"/>
        </w:rPr>
        <w:t xml:space="preserve"> </w:t>
      </w:r>
      <w:r w:rsidR="006D75B0">
        <w:rPr>
          <w:bCs/>
          <w:color w:val="000000"/>
        </w:rPr>
        <w:t>городско</w:t>
      </w:r>
      <w:r w:rsidR="005F395E">
        <w:rPr>
          <w:bCs/>
          <w:color w:val="000000"/>
        </w:rPr>
        <w:t>е</w:t>
      </w:r>
      <w:r w:rsidR="006D75B0">
        <w:rPr>
          <w:bCs/>
          <w:color w:val="000000"/>
        </w:rPr>
        <w:t xml:space="preserve"> поселени</w:t>
      </w:r>
      <w:r w:rsidR="005F395E">
        <w:rPr>
          <w:bCs/>
          <w:color w:val="000000"/>
        </w:rPr>
        <w:t>е»</w:t>
      </w:r>
    </w:p>
    <w:p w:rsidR="00236EAE" w:rsidRDefault="006F6126" w:rsidP="009868A8">
      <w:pPr>
        <w:jc w:val="both"/>
      </w:pPr>
      <w:r>
        <w:t xml:space="preserve"> 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 xml:space="preserve">Калевальского </w:t>
      </w:r>
      <w:r w:rsidR="006D75B0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</w:t>
      </w:r>
      <w:r w:rsidR="006D75B0">
        <w:rPr>
          <w:iCs/>
        </w:rPr>
        <w:t>городского поселения</w:t>
      </w:r>
      <w:r w:rsidR="00E43A19">
        <w:rPr>
          <w:iCs/>
        </w:rPr>
        <w:t xml:space="preserve"> </w:t>
      </w:r>
      <w:r w:rsidR="00E32FEE">
        <w:rPr>
          <w:iCs/>
        </w:rPr>
        <w:t>от 18.09.2025г. № 5-13-46</w:t>
      </w:r>
      <w:r w:rsidR="006D75B0" w:rsidRPr="00962A69">
        <w:rPr>
          <w:iCs/>
        </w:rPr>
        <w:t xml:space="preserve"> </w:t>
      </w:r>
      <w:r w:rsidR="006D75B0">
        <w:rPr>
          <w:iCs/>
        </w:rPr>
        <w:t xml:space="preserve">«Об утверждении Положения о муниципальном </w:t>
      </w:r>
      <w:r w:rsidR="00E32FEE">
        <w:rPr>
          <w:iCs/>
        </w:rPr>
        <w:t xml:space="preserve">жилищном </w:t>
      </w:r>
      <w:r w:rsidR="006D75B0">
        <w:rPr>
          <w:iCs/>
        </w:rPr>
        <w:t>контроле территории Калевальского городского поселения» (далее – Положение)</w:t>
      </w:r>
      <w:r w:rsidR="00416FB7">
        <w:rPr>
          <w:iCs/>
        </w:rPr>
        <w:t xml:space="preserve"> следующие изменения</w:t>
      </w:r>
      <w:r w:rsidR="00E43A19">
        <w:rPr>
          <w:iCs/>
        </w:rPr>
        <w:t>:</w:t>
      </w:r>
    </w:p>
    <w:p w:rsidR="00E43A19" w:rsidRDefault="00E43A19" w:rsidP="00962A6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 xml:space="preserve">1.1. </w:t>
      </w:r>
      <w:r w:rsidR="006D75B0">
        <w:rPr>
          <w:b/>
          <w:color w:val="000000"/>
        </w:rPr>
        <w:t>Приложение № 2 Положения изложить в новой редакции:</w:t>
      </w:r>
    </w:p>
    <w:p w:rsidR="00E32FEE" w:rsidRDefault="00E32FEE" w:rsidP="00962A6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«Индикаторы 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жилищного контроля на территории Калевальского городского поселения.</w:t>
      </w:r>
    </w:p>
    <w:p w:rsidR="00E32FEE" w:rsidRDefault="00E32FEE" w:rsidP="00E32FE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Pr="003D5703">
        <w:rPr>
          <w:color w:val="000000"/>
        </w:rPr>
        <w:t>1</w:t>
      </w:r>
      <w:r>
        <w:rPr>
          <w:color w:val="000000"/>
        </w:rPr>
        <w:t>)</w:t>
      </w:r>
      <w:r w:rsidRPr="003D5703">
        <w:rPr>
          <w:color w:val="000000"/>
        </w:rPr>
        <w:t xml:space="preserve"> Наличие у органа</w:t>
      </w:r>
      <w:r>
        <w:rPr>
          <w:color w:val="000000"/>
        </w:rPr>
        <w:t xml:space="preserve">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электроснабжения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</w:t>
      </w:r>
      <w:r>
        <w:rPr>
          <w:color w:val="000000"/>
        </w:rPr>
        <w:lastRenderedPageBreak/>
        <w:t>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E32FEE" w:rsidRPr="003D5703" w:rsidRDefault="00E32FEE" w:rsidP="00E32FE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E32FEE" w:rsidRPr="00FD3BA8" w:rsidRDefault="00E32FEE" w:rsidP="00E32FEE">
      <w:pPr>
        <w:spacing w:line="0" w:lineRule="atLeast"/>
        <w:ind w:firstLine="709"/>
        <w:jc w:val="both"/>
        <w:rPr>
          <w:b/>
          <w:color w:val="000000"/>
        </w:rPr>
      </w:pPr>
      <w:r>
        <w:rPr>
          <w:rFonts w:eastAsia="Times New Roman"/>
          <w:color w:val="242424"/>
          <w:lang w:eastAsia="ru-RU"/>
        </w:rPr>
        <w:t xml:space="preserve">3) Наличие </w:t>
      </w:r>
      <w:r>
        <w:rPr>
          <w:color w:val="000000"/>
        </w:rPr>
        <w:t>у органа, осуществляющего муниципальный жилищный контроль, сведений о фактах нарушения в деятельности контролируемого лица обязательных требований, установленных частью 1 статьи 20 Жилищного Кодекса Российской Федерации.»</w:t>
      </w:r>
    </w:p>
    <w:p w:rsidR="00E32FEE" w:rsidRDefault="00E32FEE" w:rsidP="00E32FEE">
      <w:pPr>
        <w:ind w:firstLine="709"/>
        <w:jc w:val="both"/>
        <w:rPr>
          <w:color w:val="000000"/>
        </w:rPr>
      </w:pPr>
      <w:r>
        <w:rPr>
          <w:color w:val="000000"/>
        </w:rPr>
        <w:t>2. Контроль исполнения настоящего решения возложить на администрацию Калевальского муниципального района.</w:t>
      </w:r>
    </w:p>
    <w:p w:rsidR="002845B1" w:rsidRDefault="00E32FEE" w:rsidP="00CE0DEC">
      <w:pPr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</w:t>
      </w:r>
      <w:r w:rsidR="006D75B0">
        <w:t>льного образования «Калевальское городское поселение»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:rsidR="00EA5186" w:rsidRDefault="00EA5186" w:rsidP="00EA5186">
      <w:pPr>
        <w:shd w:val="clear" w:color="auto" w:fill="FFFFFF"/>
        <w:ind w:firstLine="709"/>
        <w:jc w:val="both"/>
        <w:rPr>
          <w:color w:val="000000"/>
        </w:rPr>
      </w:pPr>
    </w:p>
    <w:p w:rsidR="005F395E" w:rsidRDefault="005F395E" w:rsidP="00CE0DEC">
      <w:pPr>
        <w:jc w:val="both"/>
        <w:rPr>
          <w:rFonts w:eastAsia="Times New Roman"/>
          <w:szCs w:val="20"/>
          <w:lang w:eastAsia="ru-RU"/>
        </w:rPr>
      </w:pPr>
    </w:p>
    <w:p w:rsidR="0043749A" w:rsidRPr="00CE0DEC" w:rsidRDefault="005F395E" w:rsidP="00CE0DEC">
      <w:pPr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П</w:t>
      </w:r>
      <w:r w:rsidR="006D75B0">
        <w:rPr>
          <w:rFonts w:eastAsia="Times New Roman"/>
          <w:szCs w:val="20"/>
          <w:lang w:eastAsia="ru-RU"/>
        </w:rPr>
        <w:t>редседател</w:t>
      </w:r>
      <w:r>
        <w:rPr>
          <w:rFonts w:eastAsia="Times New Roman"/>
          <w:szCs w:val="20"/>
          <w:lang w:eastAsia="ru-RU"/>
        </w:rPr>
        <w:t xml:space="preserve">ь </w:t>
      </w:r>
      <w:r w:rsidR="00D22697" w:rsidRPr="00D22697">
        <w:rPr>
          <w:rFonts w:eastAsia="Times New Roman"/>
          <w:szCs w:val="20"/>
          <w:lang w:eastAsia="ru-RU"/>
        </w:rPr>
        <w:t xml:space="preserve">Совета Калевальского </w:t>
      </w:r>
      <w:r w:rsidR="00417962">
        <w:rPr>
          <w:rFonts w:eastAsia="Times New Roman"/>
          <w:szCs w:val="20"/>
          <w:lang w:eastAsia="ru-RU"/>
        </w:rPr>
        <w:t>городского поселения</w:t>
      </w:r>
      <w:r w:rsidR="00D22697" w:rsidRPr="00D22697">
        <w:rPr>
          <w:rFonts w:eastAsia="Times New Roman"/>
          <w:szCs w:val="20"/>
          <w:lang w:eastAsia="ru-RU"/>
        </w:rPr>
        <w:t xml:space="preserve">                       </w:t>
      </w:r>
      <w:r w:rsidR="00417962">
        <w:rPr>
          <w:rFonts w:eastAsia="Times New Roman"/>
          <w:szCs w:val="20"/>
          <w:lang w:eastAsia="ru-RU"/>
        </w:rPr>
        <w:t xml:space="preserve">                              </w:t>
      </w:r>
    </w:p>
    <w:p w:rsidR="005F395E" w:rsidRDefault="005F395E" w:rsidP="006D75B0">
      <w:pPr>
        <w:jc w:val="both"/>
        <w:rPr>
          <w:rFonts w:eastAsia="Times New Roman"/>
          <w:szCs w:val="20"/>
          <w:lang w:eastAsia="ru-RU"/>
        </w:rPr>
      </w:pPr>
    </w:p>
    <w:p w:rsidR="006D75B0" w:rsidRPr="00D22697" w:rsidRDefault="006D75B0" w:rsidP="006D75B0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 xml:space="preserve">Глава Калевальского </w:t>
      </w:r>
      <w:r w:rsidR="00417962">
        <w:rPr>
          <w:rFonts w:eastAsia="Times New Roman"/>
          <w:szCs w:val="20"/>
          <w:lang w:eastAsia="ru-RU"/>
        </w:rPr>
        <w:t>городского поселения                                                       Н.И. Станкевичус</w:t>
      </w:r>
    </w:p>
    <w:p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5186" w:rsidRDefault="002845B1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F395E" w:rsidRDefault="005F395E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DA4B82" w:rsidRDefault="00DA4B82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sectPr w:rsidR="00DA4B82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5C22" w:rsidRDefault="00485C22" w:rsidP="00EA5186">
      <w:r>
        <w:separator/>
      </w:r>
    </w:p>
  </w:endnote>
  <w:endnote w:type="continuationSeparator" w:id="0">
    <w:p w:rsidR="00485C22" w:rsidRDefault="00485C22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5C22" w:rsidRDefault="00485C22" w:rsidP="00EA5186">
      <w:r>
        <w:separator/>
      </w:r>
    </w:p>
  </w:footnote>
  <w:footnote w:type="continuationSeparator" w:id="0">
    <w:p w:rsidR="00485C22" w:rsidRDefault="00485C22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2A69" w:rsidRDefault="00962A69" w:rsidP="00962A69">
    <w:pPr>
      <w:pStyle w:val="af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209538385">
    <w:abstractNumId w:val="6"/>
  </w:num>
  <w:num w:numId="2" w16cid:durableId="721517345">
    <w:abstractNumId w:val="5"/>
  </w:num>
  <w:num w:numId="3" w16cid:durableId="1222911853">
    <w:abstractNumId w:val="1"/>
  </w:num>
  <w:num w:numId="4" w16cid:durableId="1575703010">
    <w:abstractNumId w:val="3"/>
  </w:num>
  <w:num w:numId="5" w16cid:durableId="1078601282">
    <w:abstractNumId w:val="7"/>
  </w:num>
  <w:num w:numId="6" w16cid:durableId="2080519149">
    <w:abstractNumId w:val="8"/>
  </w:num>
  <w:num w:numId="7" w16cid:durableId="116529052">
    <w:abstractNumId w:val="0"/>
  </w:num>
  <w:num w:numId="8" w16cid:durableId="2099249529">
    <w:abstractNumId w:val="4"/>
  </w:num>
  <w:num w:numId="9" w16cid:durableId="1754934481">
    <w:abstractNumId w:val="9"/>
  </w:num>
  <w:num w:numId="10" w16cid:durableId="605234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26A"/>
    <w:rsid w:val="00006DE0"/>
    <w:rsid w:val="000174EB"/>
    <w:rsid w:val="000248CB"/>
    <w:rsid w:val="00046D8E"/>
    <w:rsid w:val="00052B0C"/>
    <w:rsid w:val="000C1041"/>
    <w:rsid w:val="000F05F7"/>
    <w:rsid w:val="000F3373"/>
    <w:rsid w:val="000F6788"/>
    <w:rsid w:val="001974FC"/>
    <w:rsid w:val="001A6B53"/>
    <w:rsid w:val="001B03B7"/>
    <w:rsid w:val="001D65F7"/>
    <w:rsid w:val="001E13EC"/>
    <w:rsid w:val="00226B74"/>
    <w:rsid w:val="00236EAE"/>
    <w:rsid w:val="00241F71"/>
    <w:rsid w:val="00251FFA"/>
    <w:rsid w:val="00272D31"/>
    <w:rsid w:val="002845B1"/>
    <w:rsid w:val="002B2C67"/>
    <w:rsid w:val="0034151E"/>
    <w:rsid w:val="00350952"/>
    <w:rsid w:val="003706C7"/>
    <w:rsid w:val="00385246"/>
    <w:rsid w:val="003C119D"/>
    <w:rsid w:val="003C3D23"/>
    <w:rsid w:val="003C5849"/>
    <w:rsid w:val="003D297B"/>
    <w:rsid w:val="003E515E"/>
    <w:rsid w:val="00400BEA"/>
    <w:rsid w:val="00412B26"/>
    <w:rsid w:val="00412C54"/>
    <w:rsid w:val="0041531C"/>
    <w:rsid w:val="00416FB7"/>
    <w:rsid w:val="00417962"/>
    <w:rsid w:val="00434B81"/>
    <w:rsid w:val="0043749A"/>
    <w:rsid w:val="0048309D"/>
    <w:rsid w:val="00483AFD"/>
    <w:rsid w:val="00485C22"/>
    <w:rsid w:val="0049343C"/>
    <w:rsid w:val="004A5626"/>
    <w:rsid w:val="004C25D7"/>
    <w:rsid w:val="004D191E"/>
    <w:rsid w:val="004E010B"/>
    <w:rsid w:val="004F1814"/>
    <w:rsid w:val="00516136"/>
    <w:rsid w:val="00523A70"/>
    <w:rsid w:val="00527103"/>
    <w:rsid w:val="00547EDE"/>
    <w:rsid w:val="00575669"/>
    <w:rsid w:val="00577517"/>
    <w:rsid w:val="005F12C1"/>
    <w:rsid w:val="005F395E"/>
    <w:rsid w:val="005F52DA"/>
    <w:rsid w:val="00606676"/>
    <w:rsid w:val="006325C1"/>
    <w:rsid w:val="00636F2F"/>
    <w:rsid w:val="0065060F"/>
    <w:rsid w:val="006A23CC"/>
    <w:rsid w:val="006A28AF"/>
    <w:rsid w:val="006A6365"/>
    <w:rsid w:val="006D75B0"/>
    <w:rsid w:val="006F6126"/>
    <w:rsid w:val="00725904"/>
    <w:rsid w:val="00763AF1"/>
    <w:rsid w:val="00765EC2"/>
    <w:rsid w:val="0077247B"/>
    <w:rsid w:val="0077524A"/>
    <w:rsid w:val="007B7B51"/>
    <w:rsid w:val="00805110"/>
    <w:rsid w:val="0081291F"/>
    <w:rsid w:val="00847F25"/>
    <w:rsid w:val="008500C7"/>
    <w:rsid w:val="00865313"/>
    <w:rsid w:val="008657E3"/>
    <w:rsid w:val="00891137"/>
    <w:rsid w:val="008A626A"/>
    <w:rsid w:val="008D4D31"/>
    <w:rsid w:val="009142A7"/>
    <w:rsid w:val="00925C1F"/>
    <w:rsid w:val="00940076"/>
    <w:rsid w:val="00962A69"/>
    <w:rsid w:val="009868A8"/>
    <w:rsid w:val="009C140E"/>
    <w:rsid w:val="009C4153"/>
    <w:rsid w:val="009C7FC1"/>
    <w:rsid w:val="009E2AB1"/>
    <w:rsid w:val="009F6EE3"/>
    <w:rsid w:val="00A01CD3"/>
    <w:rsid w:val="00A12A09"/>
    <w:rsid w:val="00A715BD"/>
    <w:rsid w:val="00A92F79"/>
    <w:rsid w:val="00A92FB7"/>
    <w:rsid w:val="00AA2478"/>
    <w:rsid w:val="00AA36A4"/>
    <w:rsid w:val="00AA7449"/>
    <w:rsid w:val="00AB0F4C"/>
    <w:rsid w:val="00AE39F9"/>
    <w:rsid w:val="00B0022D"/>
    <w:rsid w:val="00B05191"/>
    <w:rsid w:val="00B626AA"/>
    <w:rsid w:val="00B634AE"/>
    <w:rsid w:val="00B800F8"/>
    <w:rsid w:val="00B90BF4"/>
    <w:rsid w:val="00BA24FF"/>
    <w:rsid w:val="00BB0F67"/>
    <w:rsid w:val="00BC3A94"/>
    <w:rsid w:val="00BC48B4"/>
    <w:rsid w:val="00BD100E"/>
    <w:rsid w:val="00BF676F"/>
    <w:rsid w:val="00C0601F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46CB"/>
    <w:rsid w:val="00D1006D"/>
    <w:rsid w:val="00D1219E"/>
    <w:rsid w:val="00D22697"/>
    <w:rsid w:val="00D46883"/>
    <w:rsid w:val="00D613D3"/>
    <w:rsid w:val="00D8705D"/>
    <w:rsid w:val="00D95679"/>
    <w:rsid w:val="00DA215F"/>
    <w:rsid w:val="00DA4B82"/>
    <w:rsid w:val="00DF19CF"/>
    <w:rsid w:val="00E13459"/>
    <w:rsid w:val="00E32FEE"/>
    <w:rsid w:val="00E340E0"/>
    <w:rsid w:val="00E43A19"/>
    <w:rsid w:val="00E46A35"/>
    <w:rsid w:val="00E51E0C"/>
    <w:rsid w:val="00E66E89"/>
    <w:rsid w:val="00EA5186"/>
    <w:rsid w:val="00EB150D"/>
    <w:rsid w:val="00EC4909"/>
    <w:rsid w:val="00EC53AD"/>
    <w:rsid w:val="00F233CC"/>
    <w:rsid w:val="00F32F55"/>
    <w:rsid w:val="00F416A6"/>
    <w:rsid w:val="00F66849"/>
    <w:rsid w:val="00FB0311"/>
    <w:rsid w:val="00FB78D8"/>
    <w:rsid w:val="00FD3346"/>
    <w:rsid w:val="00FD4731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528FA-BE18-4F44-9990-6DE08266D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DFC3E-C6EF-4180-B7CC-5B77D452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2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Калевальского муниципального района Администрация</cp:lastModifiedBy>
  <cp:revision>6</cp:revision>
  <cp:lastPrinted>2026-03-23T13:46:00Z</cp:lastPrinted>
  <dcterms:created xsi:type="dcterms:W3CDTF">2026-03-19T13:13:00Z</dcterms:created>
  <dcterms:modified xsi:type="dcterms:W3CDTF">2026-03-23T13:46:00Z</dcterms:modified>
</cp:coreProperties>
</file>